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397FB" w14:textId="77777777" w:rsidR="0039004C" w:rsidRDefault="0039004C" w:rsidP="0039004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PLOUMBE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57A4F2D" w14:textId="77777777" w:rsidR="0039004C" w:rsidRDefault="0039004C" w:rsidP="0039004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03C46C4" w14:textId="77777777" w:rsidR="0039004C" w:rsidRDefault="0039004C" w:rsidP="0039004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373A9BE" w14:textId="77777777" w:rsidR="0039004C" w:rsidRDefault="0039004C" w:rsidP="0039004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Freman</w:t>
      </w:r>
      <w:proofErr w:type="spellEnd"/>
      <w:r>
        <w:rPr>
          <w:rFonts w:ascii="Times New Roman" w:hAnsi="Times New Roman" w:cs="Times New Roman"/>
        </w:rPr>
        <w:t xml:space="preserve"> of Aldborough, Norfolk(q.v.).</w:t>
      </w:r>
    </w:p>
    <w:p w14:paraId="77439E02" w14:textId="77777777" w:rsidR="0039004C" w:rsidRDefault="0039004C" w:rsidP="0039004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811B792" w14:textId="77777777" w:rsidR="0039004C" w:rsidRDefault="0039004C" w:rsidP="0039004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ABC5E30" w14:textId="77777777" w:rsidR="0039004C" w:rsidRDefault="0039004C" w:rsidP="0039004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77644E9" w14:textId="77777777" w:rsidR="0039004C" w:rsidRDefault="0039004C" w:rsidP="0039004C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2018</w:t>
      </w:r>
    </w:p>
    <w:p w14:paraId="06D84B28" w14:textId="77777777" w:rsidR="006B2F86" w:rsidRPr="0039004C" w:rsidRDefault="0039004C" w:rsidP="0039004C">
      <w:bookmarkStart w:id="0" w:name="_GoBack"/>
      <w:bookmarkEnd w:id="0"/>
    </w:p>
    <w:sectPr w:rsidR="006B2F86" w:rsidRPr="0039004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25338" w14:textId="77777777" w:rsidR="0039004C" w:rsidRDefault="0039004C" w:rsidP="00E71FC3">
      <w:r>
        <w:separator/>
      </w:r>
    </w:p>
  </w:endnote>
  <w:endnote w:type="continuationSeparator" w:id="0">
    <w:p w14:paraId="23C76212" w14:textId="77777777" w:rsidR="0039004C" w:rsidRDefault="003900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7A95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C7E565" w14:textId="77777777" w:rsidR="0039004C" w:rsidRDefault="0039004C" w:rsidP="00E71FC3">
      <w:r>
        <w:separator/>
      </w:r>
    </w:p>
  </w:footnote>
  <w:footnote w:type="continuationSeparator" w:id="0">
    <w:p w14:paraId="69C2AF96" w14:textId="77777777" w:rsidR="0039004C" w:rsidRDefault="003900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04C"/>
    <w:rsid w:val="001A7C09"/>
    <w:rsid w:val="0039004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09165"/>
  <w15:chartTrackingRefBased/>
  <w15:docId w15:val="{853659C5-A7BC-4B3E-9974-041238AA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00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900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2018-11-04T20:06:00Z</dcterms:created>
  <dcterms:modified xsi:type="dcterms:W3CDTF">2018-11-04T20:06:00Z</dcterms:modified>
</cp:coreProperties>
</file>